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1CBB8" w14:textId="2D3A40E9" w:rsidR="00BA00AB" w:rsidRDefault="00AE42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la WARRE</w:t>
      </w:r>
      <w:r>
        <w:rPr>
          <w:rFonts w:cs="Times New Roman"/>
          <w:szCs w:val="24"/>
        </w:rPr>
        <w:t xml:space="preserve">      (d.ca.1427)</w:t>
      </w:r>
    </w:p>
    <w:p w14:paraId="57069549" w14:textId="77777777" w:rsidR="00AE42CD" w:rsidRDefault="00AE42CD" w:rsidP="009139A6">
      <w:pPr>
        <w:pStyle w:val="NoSpacing"/>
        <w:rPr>
          <w:rFonts w:cs="Times New Roman"/>
          <w:szCs w:val="24"/>
        </w:rPr>
      </w:pPr>
    </w:p>
    <w:p w14:paraId="58A45A89" w14:textId="77777777" w:rsidR="00AE42CD" w:rsidRDefault="00AE42CD" w:rsidP="009139A6">
      <w:pPr>
        <w:pStyle w:val="NoSpacing"/>
        <w:rPr>
          <w:rFonts w:cs="Times New Roman"/>
          <w:szCs w:val="24"/>
        </w:rPr>
      </w:pPr>
    </w:p>
    <w:p w14:paraId="049F25E0" w14:textId="421DDD83" w:rsidR="00AE42CD" w:rsidRDefault="00AE42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May1427</w:t>
      </w:r>
      <w:r>
        <w:rPr>
          <w:rFonts w:cs="Times New Roman"/>
          <w:szCs w:val="24"/>
        </w:rPr>
        <w:tab/>
        <w:t>Writs of diem clausit extremum to the Escheators of, Bristol, Sussex,</w:t>
      </w:r>
    </w:p>
    <w:p w14:paraId="2311E741" w14:textId="7BDC7587" w:rsidR="00AE42CD" w:rsidRDefault="00AE42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Wiltshire, Somerset, Gloucestershire and the adjacent Welsh March,</w:t>
      </w:r>
    </w:p>
    <w:p w14:paraId="3357E391" w14:textId="6C45F905" w:rsidR="00AE42CD" w:rsidRDefault="00AE42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Northamptonshire, Lincolnshire and Lancashire.</w:t>
      </w:r>
    </w:p>
    <w:p w14:paraId="6C465314" w14:textId="12416C18" w:rsidR="00AE42CD" w:rsidRDefault="00AE42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1422-30 p.138)</w:t>
      </w:r>
    </w:p>
    <w:p w14:paraId="1172F710" w14:textId="77777777" w:rsidR="00AE42CD" w:rsidRDefault="00AE42CD" w:rsidP="009139A6">
      <w:pPr>
        <w:pStyle w:val="NoSpacing"/>
        <w:rPr>
          <w:rFonts w:cs="Times New Roman"/>
          <w:szCs w:val="24"/>
        </w:rPr>
      </w:pPr>
    </w:p>
    <w:p w14:paraId="0BE2D5CC" w14:textId="77777777" w:rsidR="00AE42CD" w:rsidRDefault="00AE42CD" w:rsidP="009139A6">
      <w:pPr>
        <w:pStyle w:val="NoSpacing"/>
        <w:rPr>
          <w:rFonts w:cs="Times New Roman"/>
          <w:szCs w:val="24"/>
        </w:rPr>
      </w:pPr>
    </w:p>
    <w:p w14:paraId="1DEC6BBA" w14:textId="6008F62A" w:rsidR="00AE42CD" w:rsidRPr="00AE42CD" w:rsidRDefault="00AE42C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2024</w:t>
      </w:r>
    </w:p>
    <w:sectPr w:rsidR="00AE42CD" w:rsidRPr="00AE42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360E1" w14:textId="77777777" w:rsidR="00AE42CD" w:rsidRDefault="00AE42CD" w:rsidP="009139A6">
      <w:r>
        <w:separator/>
      </w:r>
    </w:p>
  </w:endnote>
  <w:endnote w:type="continuationSeparator" w:id="0">
    <w:p w14:paraId="12D0E60C" w14:textId="77777777" w:rsidR="00AE42CD" w:rsidRDefault="00AE42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0C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53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49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6733E" w14:textId="77777777" w:rsidR="00AE42CD" w:rsidRDefault="00AE42CD" w:rsidP="009139A6">
      <w:r>
        <w:separator/>
      </w:r>
    </w:p>
  </w:footnote>
  <w:footnote w:type="continuationSeparator" w:id="0">
    <w:p w14:paraId="4EE45D9C" w14:textId="77777777" w:rsidR="00AE42CD" w:rsidRDefault="00AE42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0B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CB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E16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CD"/>
    <w:rsid w:val="000666E0"/>
    <w:rsid w:val="002510B7"/>
    <w:rsid w:val="005C130B"/>
    <w:rsid w:val="00826F5C"/>
    <w:rsid w:val="009139A6"/>
    <w:rsid w:val="009448BB"/>
    <w:rsid w:val="00947624"/>
    <w:rsid w:val="00A3176C"/>
    <w:rsid w:val="00AE42C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A1225"/>
  <w15:chartTrackingRefBased/>
  <w15:docId w15:val="{BE4E4B92-957B-4C36-BDEA-514EC49F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2024-02-23T19:51:00Z</dcterms:created>
  <dcterms:modified xsi:type="dcterms:W3CDTF">2024-02-23T20:02:00Z</dcterms:modified>
</cp:coreProperties>
</file>